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F4E" w:rsidRPr="00C622C6" w:rsidRDefault="00FD1F4E" w:rsidP="00C622C6">
      <w:pPr>
        <w:tabs>
          <w:tab w:val="left" w:pos="3894"/>
        </w:tabs>
        <w:jc w:val="right"/>
        <w:rPr>
          <w:rFonts w:ascii="Times New Roman" w:hAnsi="Times New Roman"/>
          <w:sz w:val="28"/>
          <w:szCs w:val="28"/>
        </w:rPr>
      </w:pPr>
      <w:r w:rsidRPr="00C622C6">
        <w:rPr>
          <w:rFonts w:ascii="Times New Roman" w:hAnsi="Times New Roman"/>
          <w:sz w:val="28"/>
          <w:szCs w:val="28"/>
        </w:rPr>
        <w:t xml:space="preserve">                                Приложение 6</w:t>
      </w:r>
    </w:p>
    <w:p w:rsidR="00FD1F4E" w:rsidRDefault="00FD1F4E" w:rsidP="00F27379">
      <w:pPr>
        <w:tabs>
          <w:tab w:val="left" w:pos="3894"/>
        </w:tabs>
        <w:jc w:val="center"/>
        <w:rPr>
          <w:rFonts w:ascii="Times New Roman" w:hAnsi="Times New Roman"/>
          <w:sz w:val="28"/>
          <w:szCs w:val="28"/>
        </w:rPr>
      </w:pPr>
      <w:r w:rsidRPr="00C622C6">
        <w:rPr>
          <w:rFonts w:ascii="Times New Roman" w:hAnsi="Times New Roman"/>
          <w:sz w:val="28"/>
          <w:szCs w:val="28"/>
        </w:rPr>
        <w:t xml:space="preserve">Количество баллов на школьном этапе, необходимое для участия </w:t>
      </w:r>
    </w:p>
    <w:p w:rsidR="00FD1F4E" w:rsidRDefault="00FD1F4E" w:rsidP="00F27379">
      <w:pPr>
        <w:tabs>
          <w:tab w:val="left" w:pos="3894"/>
        </w:tabs>
        <w:jc w:val="center"/>
        <w:rPr>
          <w:rFonts w:ascii="Times New Roman" w:hAnsi="Times New Roman"/>
          <w:sz w:val="28"/>
          <w:szCs w:val="28"/>
        </w:rPr>
      </w:pPr>
      <w:r w:rsidRPr="00C622C6">
        <w:rPr>
          <w:rFonts w:ascii="Times New Roman" w:hAnsi="Times New Roman"/>
          <w:sz w:val="28"/>
          <w:szCs w:val="28"/>
        </w:rPr>
        <w:t xml:space="preserve">на муниципальном этапе всероссийской олимпиады школьников </w:t>
      </w:r>
    </w:p>
    <w:p w:rsidR="00FD1F4E" w:rsidRPr="00C622C6" w:rsidRDefault="00FD1F4E" w:rsidP="00F27379">
      <w:pPr>
        <w:tabs>
          <w:tab w:val="left" w:pos="3894"/>
        </w:tabs>
        <w:jc w:val="center"/>
        <w:rPr>
          <w:rFonts w:ascii="Times New Roman" w:hAnsi="Times New Roman"/>
          <w:sz w:val="28"/>
          <w:szCs w:val="28"/>
        </w:rPr>
      </w:pPr>
      <w:r w:rsidRPr="00C622C6">
        <w:rPr>
          <w:rFonts w:ascii="Times New Roman" w:hAnsi="Times New Roman"/>
          <w:sz w:val="28"/>
          <w:szCs w:val="28"/>
        </w:rPr>
        <w:t>по общеобразовательным предметам</w:t>
      </w:r>
    </w:p>
    <w:tbl>
      <w:tblPr>
        <w:tblpPr w:leftFromText="180" w:rightFromText="180" w:vertAnchor="text" w:tblpY="1"/>
        <w:tblOverlap w:val="never"/>
        <w:tblW w:w="9446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42"/>
        <w:gridCol w:w="848"/>
        <w:gridCol w:w="849"/>
        <w:gridCol w:w="974"/>
        <w:gridCol w:w="1085"/>
        <w:gridCol w:w="937"/>
        <w:gridCol w:w="937"/>
        <w:gridCol w:w="937"/>
        <w:gridCol w:w="937"/>
      </w:tblGrid>
      <w:tr w:rsidR="00FD1F4E" w:rsidRPr="00C622C6" w:rsidTr="00A92D68">
        <w:tc>
          <w:tcPr>
            <w:tcW w:w="1815" w:type="dxa"/>
          </w:tcPr>
          <w:p w:rsidR="00FD1F4E" w:rsidRPr="00C622C6" w:rsidRDefault="00FD1F4E" w:rsidP="00A92D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85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4 класс</w:t>
            </w:r>
          </w:p>
        </w:tc>
        <w:tc>
          <w:tcPr>
            <w:tcW w:w="856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5 класс</w:t>
            </w:r>
          </w:p>
        </w:tc>
        <w:tc>
          <w:tcPr>
            <w:tcW w:w="99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6 класс</w:t>
            </w:r>
          </w:p>
        </w:tc>
        <w:tc>
          <w:tcPr>
            <w:tcW w:w="111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7 класс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8 класс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9 класс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10 класс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11 класс</w:t>
            </w:r>
          </w:p>
        </w:tc>
      </w:tr>
      <w:tr w:rsidR="00FD1F4E" w:rsidRPr="00C622C6" w:rsidTr="00A92D68">
        <w:tc>
          <w:tcPr>
            <w:tcW w:w="1815" w:type="dxa"/>
          </w:tcPr>
          <w:p w:rsidR="00FD1F4E" w:rsidRPr="00C622C6" w:rsidRDefault="00FD1F4E" w:rsidP="00C622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  <w:p w:rsidR="00FD1F4E" w:rsidRPr="00C622C6" w:rsidRDefault="00FD1F4E" w:rsidP="00C622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1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D1F4E" w:rsidRPr="00C622C6" w:rsidTr="00A92D68">
        <w:tc>
          <w:tcPr>
            <w:tcW w:w="1815" w:type="dxa"/>
          </w:tcPr>
          <w:p w:rsidR="00FD1F4E" w:rsidRPr="00C622C6" w:rsidRDefault="00FD1F4E" w:rsidP="00C622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Астрономия</w:t>
            </w:r>
          </w:p>
          <w:p w:rsidR="00FD1F4E" w:rsidRPr="00C622C6" w:rsidRDefault="00FD1F4E" w:rsidP="00C622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1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15</w:t>
            </w:r>
            <w:r w:rsidRPr="00C622C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D1F4E" w:rsidRPr="00C622C6" w:rsidTr="00A92D68">
        <w:tc>
          <w:tcPr>
            <w:tcW w:w="1815" w:type="dxa"/>
          </w:tcPr>
          <w:p w:rsidR="00FD1F4E" w:rsidRPr="00C622C6" w:rsidRDefault="00FD1F4E" w:rsidP="002A4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 xml:space="preserve">  Биология</w:t>
            </w:r>
          </w:p>
          <w:p w:rsidR="00FD1F4E" w:rsidRPr="00C622C6" w:rsidRDefault="00FD1F4E" w:rsidP="00C622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1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</w:tr>
      <w:tr w:rsidR="00FD1F4E" w:rsidRPr="00C622C6" w:rsidTr="00A92D68">
        <w:tc>
          <w:tcPr>
            <w:tcW w:w="1815" w:type="dxa"/>
          </w:tcPr>
          <w:p w:rsidR="00FD1F4E" w:rsidRPr="00C622C6" w:rsidRDefault="00FD1F4E" w:rsidP="00C6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  <w:p w:rsidR="00FD1F4E" w:rsidRPr="00C622C6" w:rsidRDefault="00FD1F4E" w:rsidP="00C6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1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FD1F4E" w:rsidRPr="00C622C6" w:rsidTr="00A92D68">
        <w:tc>
          <w:tcPr>
            <w:tcW w:w="1815" w:type="dxa"/>
          </w:tcPr>
          <w:p w:rsidR="00FD1F4E" w:rsidRPr="00C622C6" w:rsidRDefault="00FD1F4E" w:rsidP="00C6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  <w:p w:rsidR="00FD1F4E" w:rsidRPr="00C622C6" w:rsidRDefault="00FD1F4E" w:rsidP="00C6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1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FD1F4E" w:rsidRPr="00C622C6" w:rsidTr="00A92D68">
        <w:tc>
          <w:tcPr>
            <w:tcW w:w="1815" w:type="dxa"/>
          </w:tcPr>
          <w:p w:rsidR="00FD1F4E" w:rsidRPr="00C622C6" w:rsidRDefault="00FD1F4E" w:rsidP="00C6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  <w:p w:rsidR="00FD1F4E" w:rsidRPr="00C622C6" w:rsidRDefault="00FD1F4E" w:rsidP="00C6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99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11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</w:tr>
      <w:tr w:rsidR="00FD1F4E" w:rsidRPr="00C622C6" w:rsidTr="00A92D68">
        <w:tc>
          <w:tcPr>
            <w:tcW w:w="1815" w:type="dxa"/>
          </w:tcPr>
          <w:p w:rsidR="00FD1F4E" w:rsidRPr="00C622C6" w:rsidRDefault="00FD1F4E" w:rsidP="00C6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  <w:p w:rsidR="00FD1F4E" w:rsidRPr="00C622C6" w:rsidRDefault="00FD1F4E" w:rsidP="00C6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1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  <w:tr w:rsidR="00FD1F4E" w:rsidRPr="00C622C6" w:rsidTr="00A92D68">
        <w:tc>
          <w:tcPr>
            <w:tcW w:w="1815" w:type="dxa"/>
          </w:tcPr>
          <w:p w:rsidR="00FD1F4E" w:rsidRPr="00C622C6" w:rsidRDefault="00FD1F4E" w:rsidP="00C6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  <w:p w:rsidR="00FD1F4E" w:rsidRPr="00C622C6" w:rsidRDefault="00FD1F4E" w:rsidP="00C6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1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D1F4E" w:rsidRPr="00C622C6" w:rsidTr="00A92D68">
        <w:tc>
          <w:tcPr>
            <w:tcW w:w="1815" w:type="dxa"/>
          </w:tcPr>
          <w:p w:rsidR="00FD1F4E" w:rsidRPr="00C622C6" w:rsidRDefault="00FD1F4E" w:rsidP="00C6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Немецкий язык</w:t>
            </w:r>
          </w:p>
          <w:p w:rsidR="00FD1F4E" w:rsidRPr="00C622C6" w:rsidRDefault="00FD1F4E" w:rsidP="00C6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  <w:tr w:rsidR="00FD1F4E" w:rsidRPr="00C622C6" w:rsidTr="00A92D68">
        <w:tc>
          <w:tcPr>
            <w:tcW w:w="1815" w:type="dxa"/>
          </w:tcPr>
          <w:p w:rsidR="00FD1F4E" w:rsidRPr="00C622C6" w:rsidRDefault="00FD1F4E" w:rsidP="00C6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  <w:p w:rsidR="00FD1F4E" w:rsidRPr="00C622C6" w:rsidRDefault="00FD1F4E" w:rsidP="00C6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34</w:t>
            </w:r>
            <w:bookmarkStart w:id="0" w:name="_GoBack"/>
            <w:bookmarkEnd w:id="0"/>
          </w:p>
        </w:tc>
        <w:tc>
          <w:tcPr>
            <w:tcW w:w="111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FD1F4E" w:rsidRPr="00C622C6" w:rsidTr="00A92D68">
        <w:tc>
          <w:tcPr>
            <w:tcW w:w="1815" w:type="dxa"/>
          </w:tcPr>
          <w:p w:rsidR="00FD1F4E" w:rsidRPr="00C622C6" w:rsidRDefault="00FD1F4E" w:rsidP="00C6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Экономика</w:t>
            </w:r>
          </w:p>
          <w:p w:rsidR="00FD1F4E" w:rsidRPr="00C622C6" w:rsidRDefault="00FD1F4E" w:rsidP="00C6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1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D1F4E" w:rsidRPr="00C622C6" w:rsidTr="00A92D68">
        <w:tc>
          <w:tcPr>
            <w:tcW w:w="1815" w:type="dxa"/>
          </w:tcPr>
          <w:p w:rsidR="00FD1F4E" w:rsidRPr="00C622C6" w:rsidRDefault="00FD1F4E" w:rsidP="00C6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Искусство (МХК)</w:t>
            </w:r>
          </w:p>
          <w:p w:rsidR="00FD1F4E" w:rsidRPr="00C622C6" w:rsidRDefault="00FD1F4E" w:rsidP="00C6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1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FD1F4E" w:rsidRPr="00C622C6" w:rsidTr="00A92D68">
        <w:tc>
          <w:tcPr>
            <w:tcW w:w="1815" w:type="dxa"/>
          </w:tcPr>
          <w:p w:rsidR="00FD1F4E" w:rsidRPr="00C622C6" w:rsidRDefault="00FD1F4E" w:rsidP="00C622C6">
            <w:pPr>
              <w:tabs>
                <w:tab w:val="left" w:pos="12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ОБЖ</w:t>
            </w:r>
            <w:r w:rsidRPr="00C622C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FD1F4E" w:rsidRPr="00C622C6" w:rsidRDefault="00FD1F4E" w:rsidP="00C622C6">
            <w:pPr>
              <w:tabs>
                <w:tab w:val="left" w:pos="12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1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FD1F4E" w:rsidRPr="00C622C6" w:rsidTr="00A92D68">
        <w:tc>
          <w:tcPr>
            <w:tcW w:w="1815" w:type="dxa"/>
          </w:tcPr>
          <w:p w:rsidR="00FD1F4E" w:rsidRPr="00C622C6" w:rsidRDefault="00FD1F4E" w:rsidP="00C6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  <w:p w:rsidR="00FD1F4E" w:rsidRPr="00C622C6" w:rsidRDefault="00FD1F4E" w:rsidP="00C6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15" w:type="dxa"/>
          </w:tcPr>
          <w:p w:rsidR="00FD1F4E" w:rsidRPr="00C622C6" w:rsidRDefault="00FD1F4E" w:rsidP="00A92D68">
            <w:pPr>
              <w:tabs>
                <w:tab w:val="left" w:pos="7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FD1F4E" w:rsidRPr="00C622C6" w:rsidTr="00A92D68">
        <w:tc>
          <w:tcPr>
            <w:tcW w:w="1815" w:type="dxa"/>
          </w:tcPr>
          <w:p w:rsidR="00FD1F4E" w:rsidRPr="00C622C6" w:rsidRDefault="00FD1F4E" w:rsidP="00C6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  <w:p w:rsidR="00FD1F4E" w:rsidRPr="00C622C6" w:rsidRDefault="00FD1F4E" w:rsidP="00C6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1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D1F4E" w:rsidRPr="00C622C6" w:rsidTr="00A92D68">
        <w:tc>
          <w:tcPr>
            <w:tcW w:w="1815" w:type="dxa"/>
          </w:tcPr>
          <w:p w:rsidR="00FD1F4E" w:rsidRPr="00C622C6" w:rsidRDefault="00FD1F4E" w:rsidP="00C6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85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1F4E" w:rsidRPr="00C622C6" w:rsidTr="00A92D68">
        <w:tc>
          <w:tcPr>
            <w:tcW w:w="1815" w:type="dxa"/>
          </w:tcPr>
          <w:p w:rsidR="00FD1F4E" w:rsidRPr="00C622C6" w:rsidRDefault="00FD1F4E" w:rsidP="00C622C6">
            <w:pPr>
              <w:tabs>
                <w:tab w:val="left" w:pos="120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химия</w:t>
            </w:r>
            <w:r w:rsidRPr="00C622C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FD1F4E" w:rsidRPr="00C622C6" w:rsidRDefault="00FD1F4E" w:rsidP="00C622C6">
            <w:pPr>
              <w:tabs>
                <w:tab w:val="left" w:pos="120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15" w:type="dxa"/>
          </w:tcPr>
          <w:p w:rsidR="00FD1F4E" w:rsidRPr="00C622C6" w:rsidRDefault="00FD1F4E" w:rsidP="00A92D68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FD1F4E" w:rsidRPr="00C622C6" w:rsidTr="00A92D68">
        <w:tc>
          <w:tcPr>
            <w:tcW w:w="1815" w:type="dxa"/>
          </w:tcPr>
          <w:p w:rsidR="00FD1F4E" w:rsidRPr="00C622C6" w:rsidRDefault="00FD1F4E" w:rsidP="00C6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Право</w:t>
            </w:r>
          </w:p>
          <w:p w:rsidR="00FD1F4E" w:rsidRPr="00C622C6" w:rsidRDefault="00FD1F4E" w:rsidP="00C6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1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FD1F4E" w:rsidRPr="00C622C6" w:rsidTr="00A92D68">
        <w:tc>
          <w:tcPr>
            <w:tcW w:w="1815" w:type="dxa"/>
          </w:tcPr>
          <w:p w:rsidR="00FD1F4E" w:rsidRPr="00C622C6" w:rsidRDefault="00FD1F4E" w:rsidP="00C622C6">
            <w:pPr>
              <w:tabs>
                <w:tab w:val="left" w:pos="12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экология</w:t>
            </w:r>
            <w:r w:rsidRPr="00C622C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FD1F4E" w:rsidRPr="00C622C6" w:rsidRDefault="00FD1F4E" w:rsidP="00C622C6">
            <w:pPr>
              <w:tabs>
                <w:tab w:val="left" w:pos="12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1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FD1F4E" w:rsidRPr="00C622C6" w:rsidTr="00A92D68">
        <w:tc>
          <w:tcPr>
            <w:tcW w:w="1815" w:type="dxa"/>
          </w:tcPr>
          <w:p w:rsidR="00FD1F4E" w:rsidRPr="00C622C6" w:rsidRDefault="00FD1F4E" w:rsidP="00C6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  <w:p w:rsidR="00FD1F4E" w:rsidRPr="00C622C6" w:rsidRDefault="00FD1F4E" w:rsidP="00C6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30 – м</w:t>
            </w:r>
          </w:p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20 - д</w:t>
            </w:r>
          </w:p>
        </w:tc>
        <w:tc>
          <w:tcPr>
            <w:tcW w:w="99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30 – м</w:t>
            </w:r>
          </w:p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20 - д</w:t>
            </w:r>
          </w:p>
        </w:tc>
        <w:tc>
          <w:tcPr>
            <w:tcW w:w="1115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53" w:type="dxa"/>
          </w:tcPr>
          <w:p w:rsidR="00FD1F4E" w:rsidRPr="00C622C6" w:rsidRDefault="00FD1F4E" w:rsidP="00A92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2C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</w:tbl>
    <w:p w:rsidR="00FD1F4E" w:rsidRPr="00C622C6" w:rsidRDefault="00FD1F4E">
      <w:pPr>
        <w:rPr>
          <w:rFonts w:ascii="Times New Roman" w:hAnsi="Times New Roman"/>
          <w:sz w:val="24"/>
          <w:szCs w:val="24"/>
        </w:rPr>
      </w:pPr>
    </w:p>
    <w:sectPr w:rsidR="00FD1F4E" w:rsidRPr="00C622C6" w:rsidSect="00C622C6">
      <w:pgSz w:w="11906" w:h="16838"/>
      <w:pgMar w:top="719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7D09"/>
    <w:rsid w:val="00060C0C"/>
    <w:rsid w:val="000C180F"/>
    <w:rsid w:val="001B4DFF"/>
    <w:rsid w:val="002013A0"/>
    <w:rsid w:val="00236065"/>
    <w:rsid w:val="00237F2B"/>
    <w:rsid w:val="00276F80"/>
    <w:rsid w:val="00297748"/>
    <w:rsid w:val="002A406B"/>
    <w:rsid w:val="003B6664"/>
    <w:rsid w:val="004310BA"/>
    <w:rsid w:val="00464FA6"/>
    <w:rsid w:val="006059D6"/>
    <w:rsid w:val="00617D09"/>
    <w:rsid w:val="006B5ED9"/>
    <w:rsid w:val="006D307D"/>
    <w:rsid w:val="00763D3B"/>
    <w:rsid w:val="008955E8"/>
    <w:rsid w:val="0096749F"/>
    <w:rsid w:val="00A02FAE"/>
    <w:rsid w:val="00A628A1"/>
    <w:rsid w:val="00A70EF7"/>
    <w:rsid w:val="00A7306E"/>
    <w:rsid w:val="00A92D68"/>
    <w:rsid w:val="00B7675D"/>
    <w:rsid w:val="00BC26FB"/>
    <w:rsid w:val="00C355A6"/>
    <w:rsid w:val="00C622C6"/>
    <w:rsid w:val="00D32413"/>
    <w:rsid w:val="00D82886"/>
    <w:rsid w:val="00DA0B55"/>
    <w:rsid w:val="00DD0784"/>
    <w:rsid w:val="00E94B60"/>
    <w:rsid w:val="00E96970"/>
    <w:rsid w:val="00F27379"/>
    <w:rsid w:val="00FB3FFC"/>
    <w:rsid w:val="00FD1F4E"/>
    <w:rsid w:val="00FE0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37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2737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55</TotalTime>
  <Pages>1</Pages>
  <Words>144</Words>
  <Characters>825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41</cp:revision>
  <dcterms:created xsi:type="dcterms:W3CDTF">2016-09-15T08:33:00Z</dcterms:created>
  <dcterms:modified xsi:type="dcterms:W3CDTF">2016-11-11T12:50:00Z</dcterms:modified>
</cp:coreProperties>
</file>